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C3E" w:rsidRDefault="00BC3C3E" w:rsidP="00603529">
      <w:pPr>
        <w:jc w:val="center"/>
        <w:rPr>
          <w:b/>
          <w:sz w:val="24"/>
          <w:szCs w:val="24"/>
          <w:shd w:val="clear" w:color="auto" w:fill="FFFFFF"/>
        </w:rPr>
      </w:pPr>
      <w:r>
        <w:rPr>
          <w:b/>
          <w:color w:val="auto"/>
          <w:sz w:val="24"/>
          <w:szCs w:val="24"/>
        </w:rPr>
        <w:t xml:space="preserve"> </w:t>
      </w: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p w:rsidR="00BC3C3E" w:rsidRPr="005E4551" w:rsidRDefault="00BC3C3E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5E4551">
        <w:rPr>
          <w:b/>
          <w:sz w:val="24"/>
          <w:szCs w:val="24"/>
          <w:shd w:val="clear" w:color="auto" w:fill="FFFFFF"/>
        </w:rPr>
        <w:t>13:08:</w:t>
      </w:r>
      <w:r>
        <w:rPr>
          <w:b/>
          <w:sz w:val="24"/>
          <w:szCs w:val="24"/>
          <w:shd w:val="clear" w:color="auto" w:fill="FFFFFF"/>
        </w:rPr>
        <w:t>0102004:514;    13:08:0102005:214;  13:08:0102001:8937; 13:08:0102001:7988; 13:08:0102001:8413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BC3C3E" w:rsidRPr="00BA2BC7" w:rsidTr="006146B2">
        <w:trPr>
          <w:trHeight w:val="333"/>
        </w:trPr>
        <w:tc>
          <w:tcPr>
            <w:tcW w:w="9923" w:type="dxa"/>
            <w:gridSpan w:val="2"/>
          </w:tcPr>
          <w:p w:rsidR="00BC3C3E" w:rsidRPr="00BA2BC7" w:rsidRDefault="00BC3C3E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BC3C3E" w:rsidRPr="00BA2BC7" w:rsidTr="006146B2">
        <w:tc>
          <w:tcPr>
            <w:tcW w:w="3310" w:type="dxa"/>
          </w:tcPr>
          <w:p w:rsidR="00BC3C3E" w:rsidRPr="00BA2BC7" w:rsidRDefault="00BC3C3E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BC3C3E" w:rsidRPr="00BA2BC7" w:rsidRDefault="00BC3C3E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BC3C3E" w:rsidRPr="00BA2BC7" w:rsidTr="006146B2">
        <w:tc>
          <w:tcPr>
            <w:tcW w:w="3310" w:type="dxa"/>
          </w:tcPr>
          <w:p w:rsidR="00BC3C3E" w:rsidRPr="00BA2BC7" w:rsidRDefault="00BC3C3E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BC3C3E" w:rsidRPr="00BA2BC7" w:rsidRDefault="00BC3C3E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BC3C3E" w:rsidRPr="00BA2BC7" w:rsidRDefault="00BC3C3E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BC3C3E" w:rsidRPr="00BA2BC7" w:rsidTr="006146B2">
        <w:tc>
          <w:tcPr>
            <w:tcW w:w="3310" w:type="dxa"/>
          </w:tcPr>
          <w:p w:rsidR="00BC3C3E" w:rsidRPr="00BA2BC7" w:rsidRDefault="00BC3C3E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BC3C3E" w:rsidRPr="00BA2BC7" w:rsidRDefault="00BC3C3E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BC3C3E" w:rsidRPr="00BA2BC7" w:rsidTr="006146B2">
        <w:tc>
          <w:tcPr>
            <w:tcW w:w="3310" w:type="dxa"/>
          </w:tcPr>
          <w:p w:rsidR="00BC3C3E" w:rsidRPr="00BA2BC7" w:rsidRDefault="00BC3C3E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BC3C3E" w:rsidRPr="00BA2BC7" w:rsidRDefault="00BC3C3E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BC3C3E" w:rsidRPr="00BA2BC7" w:rsidTr="006146B2">
        <w:tc>
          <w:tcPr>
            <w:tcW w:w="3310" w:type="dxa"/>
          </w:tcPr>
          <w:p w:rsidR="00BC3C3E" w:rsidRPr="00BA2BC7" w:rsidRDefault="00BC3C3E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BC3C3E" w:rsidRPr="00BA2BC7" w:rsidRDefault="00BC3C3E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BC3C3E" w:rsidRPr="00BA2BC7" w:rsidTr="006146B2">
        <w:tc>
          <w:tcPr>
            <w:tcW w:w="3310" w:type="dxa"/>
          </w:tcPr>
          <w:p w:rsidR="00BC3C3E" w:rsidRPr="00BA2BC7" w:rsidRDefault="00BC3C3E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BC3C3E" w:rsidRPr="00FA4697" w:rsidRDefault="00BC3C3E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BC3C3E" w:rsidRPr="00BA2BC7" w:rsidTr="006146B2">
        <w:trPr>
          <w:trHeight w:val="189"/>
        </w:trPr>
        <w:tc>
          <w:tcPr>
            <w:tcW w:w="3310" w:type="dxa"/>
          </w:tcPr>
          <w:p w:rsidR="00BC3C3E" w:rsidRPr="00BA2BC7" w:rsidRDefault="00BC3C3E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BC3C3E" w:rsidRPr="00BA2BC7" w:rsidRDefault="00BC3C3E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BC3C3E" w:rsidRPr="00BA2BC7" w:rsidTr="006146B2">
        <w:tc>
          <w:tcPr>
            <w:tcW w:w="3310" w:type="dxa"/>
          </w:tcPr>
          <w:p w:rsidR="00BC3C3E" w:rsidRPr="00BA2BC7" w:rsidRDefault="00BC3C3E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BC3C3E" w:rsidRPr="00BA2BC7" w:rsidRDefault="00BC3C3E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BC3C3E" w:rsidRPr="00BA2BC7" w:rsidTr="006146B2">
        <w:tc>
          <w:tcPr>
            <w:tcW w:w="9923" w:type="dxa"/>
            <w:gridSpan w:val="2"/>
          </w:tcPr>
          <w:p w:rsidR="00BC3C3E" w:rsidRPr="00BA2BC7" w:rsidRDefault="00BC3C3E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BC3C3E" w:rsidRPr="00BA2BC7" w:rsidTr="006146B2">
        <w:trPr>
          <w:trHeight w:val="257"/>
        </w:trPr>
        <w:tc>
          <w:tcPr>
            <w:tcW w:w="9923" w:type="dxa"/>
            <w:gridSpan w:val="2"/>
          </w:tcPr>
          <w:p w:rsidR="00BC3C3E" w:rsidRPr="00834CA4" w:rsidRDefault="00BC3C3E" w:rsidP="00834CA4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t xml:space="preserve">Лот </w:t>
            </w:r>
            <w:r w:rsidRPr="005E4551">
              <w:rPr>
                <w:bCs/>
                <w:sz w:val="24"/>
                <w:szCs w:val="24"/>
              </w:rPr>
              <w:t>№1:</w:t>
            </w:r>
            <w:r>
              <w:rPr>
                <w:bCs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</w:t>
            </w:r>
            <w:r>
              <w:rPr>
                <w:sz w:val="24"/>
                <w:szCs w:val="24"/>
                <w:shd w:val="clear" w:color="auto" w:fill="FFFFFF"/>
              </w:rPr>
              <w:t>аселенных пунктов,  площадью 3868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</w:t>
            </w:r>
            <w:r>
              <w:rPr>
                <w:sz w:val="24"/>
                <w:szCs w:val="24"/>
                <w:shd w:val="clear" w:color="auto" w:fill="FFFFFF"/>
              </w:rPr>
              <w:t xml:space="preserve">у: Местоположение установлено относительно ориентира,  расположенного в границах участка. Почтовый адрес ориентира: Республика Мордовия, Зубово-Полянский район, </w:t>
            </w:r>
            <w:r w:rsidRPr="00A648A2">
              <w:rPr>
                <w:sz w:val="24"/>
                <w:szCs w:val="24"/>
                <w:shd w:val="clear" w:color="auto" w:fill="FFFFFF"/>
              </w:rPr>
              <w:t>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A648A2">
              <w:rPr>
                <w:sz w:val="24"/>
                <w:szCs w:val="24"/>
                <w:shd w:val="clear" w:color="auto" w:fill="FFFFFF"/>
              </w:rPr>
              <w:t>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 Парцинская, д.49г.,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13:08:0102004:514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, с  </w:t>
            </w:r>
            <w:r>
              <w:rPr>
                <w:sz w:val="24"/>
                <w:szCs w:val="24"/>
                <w:shd w:val="clear" w:color="auto" w:fill="FFFFFF"/>
              </w:rPr>
              <w:t>разрешенным использованием: ведение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 огородничества</w:t>
            </w:r>
            <w:r>
              <w:rPr>
                <w:shd w:val="clear" w:color="auto" w:fill="FFFFFF"/>
              </w:rPr>
              <w:t xml:space="preserve">. </w:t>
            </w:r>
            <w:r w:rsidRPr="00834CA4">
              <w:rPr>
                <w:sz w:val="24"/>
                <w:szCs w:val="24"/>
                <w:shd w:val="clear" w:color="auto" w:fill="FFFFFF"/>
              </w:rPr>
              <w:t xml:space="preserve">Для ведения гражданами садоводства и  огородничества  </w:t>
            </w:r>
          </w:p>
          <w:p w:rsidR="00BC3C3E" w:rsidRDefault="00BC3C3E" w:rsidP="009E037E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t xml:space="preserve">Лот </w:t>
            </w:r>
            <w:r w:rsidRPr="005E4551">
              <w:rPr>
                <w:bCs/>
                <w:sz w:val="24"/>
                <w:szCs w:val="24"/>
              </w:rPr>
              <w:t>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>:</w:t>
            </w:r>
            <w:r>
              <w:rPr>
                <w:bCs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z w:val="24"/>
                <w:szCs w:val="24"/>
                <w:shd w:val="clear" w:color="auto" w:fill="FFFFFF"/>
              </w:rPr>
              <w:t xml:space="preserve"> 1500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 xml:space="preserve">: установлено относительно ориентира, расположенного за пределами участка. Ориентир д.№29 по ул. Лесная. Участок находится примерно в 46м. от ориентира по направлению на северо-восток. Почтовый адрес ориентира: Республика Мордовия, Зубово-Полянский район, п. Ясная Поляна,  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с кадастровым номером </w:t>
            </w:r>
            <w:r>
              <w:rPr>
                <w:sz w:val="24"/>
                <w:szCs w:val="24"/>
                <w:shd w:val="clear" w:color="auto" w:fill="FFFFFF"/>
              </w:rPr>
              <w:t>13:08:0102005:214</w:t>
            </w:r>
            <w:r w:rsidRPr="00A648A2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индивидуального  огородничества.</w:t>
            </w:r>
          </w:p>
          <w:p w:rsidR="00BC3C3E" w:rsidRDefault="00BC3C3E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3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</w:t>
            </w:r>
            <w:r>
              <w:rPr>
                <w:sz w:val="24"/>
                <w:szCs w:val="24"/>
                <w:shd w:val="clear" w:color="auto" w:fill="FFFFFF"/>
              </w:rPr>
              <w:t>ли населенных пунктов,  площадью 263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Республика Мордовия, Зубово-</w:t>
            </w:r>
            <w:r w:rsidRPr="00A648A2">
              <w:rPr>
                <w:sz w:val="24"/>
                <w:szCs w:val="24"/>
                <w:shd w:val="clear" w:color="auto" w:fill="FFFFFF"/>
              </w:rPr>
              <w:t>Полянский район, рп.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Зубова Поляна, ул.Лесная с кадастровым номером 13:08:0102001:8937, с разрешенным использованием: ведение огородничества. </w:t>
            </w:r>
          </w:p>
          <w:p w:rsidR="00BC3C3E" w:rsidRDefault="00BC3C3E" w:rsidP="00D75D50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4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</w:t>
            </w:r>
            <w:r>
              <w:rPr>
                <w:sz w:val="24"/>
                <w:szCs w:val="24"/>
                <w:shd w:val="clear" w:color="auto" w:fill="FFFFFF"/>
              </w:rPr>
              <w:t>ли населенных пунктов,  площадью 620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Местоположение установлено относительно ориентира, расположенного за пределами участка. Ориентирд.№14. Участок находится примерно в 16м., по направлению на юго-запад от ориентира. Почтовый адрес ориентира: Республика Мордовия, Зубово-Полянский район</w:t>
            </w:r>
            <w:r w:rsidRPr="00A648A2">
              <w:rPr>
                <w:sz w:val="24"/>
                <w:szCs w:val="24"/>
                <w:shd w:val="clear" w:color="auto" w:fill="FFFFFF"/>
              </w:rPr>
              <w:t>, рп.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 Березовая с кадастровым номером 13:08:0102001:7988, с разрешенным использованием: для индивидуального огородничества. </w:t>
            </w:r>
          </w:p>
          <w:p w:rsidR="00BC3C3E" w:rsidRPr="00453E87" w:rsidRDefault="00BC3C3E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72AAF">
              <w:rPr>
                <w:color w:val="auto"/>
                <w:sz w:val="24"/>
                <w:szCs w:val="24"/>
                <w:shd w:val="clear" w:color="auto" w:fill="FFFFFF"/>
              </w:rPr>
              <w:t>Лот №5:  категория земель: земли населенных пунктов,  площадью 150 кв.м., расположенного</w:t>
            </w:r>
            <w:r w:rsidRPr="00D75D50">
              <w:rPr>
                <w:sz w:val="24"/>
                <w:szCs w:val="24"/>
                <w:shd w:val="clear" w:color="auto" w:fill="FFFFFF"/>
              </w:rPr>
              <w:t xml:space="preserve"> по адресу</w:t>
            </w:r>
            <w:r>
              <w:rPr>
                <w:sz w:val="24"/>
                <w:szCs w:val="24"/>
                <w:shd w:val="clear" w:color="auto" w:fill="FFFFFF"/>
              </w:rPr>
              <w:t>: Местоположение установлено относительно ориентира, расположенного в границах участка. Почтовый адрес ориентира: Республика Мордовия, Зубово-</w:t>
            </w:r>
            <w:r w:rsidRPr="00D75D50">
              <w:rPr>
                <w:sz w:val="24"/>
                <w:szCs w:val="24"/>
                <w:shd w:val="clear" w:color="auto" w:fill="FFFFFF"/>
              </w:rPr>
              <w:t>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D75D50">
              <w:rPr>
                <w:sz w:val="24"/>
                <w:szCs w:val="24"/>
                <w:shd w:val="clear" w:color="auto" w:fill="FFFFFF"/>
              </w:rPr>
              <w:t>п. Зу</w:t>
            </w:r>
            <w:r>
              <w:rPr>
                <w:sz w:val="24"/>
                <w:szCs w:val="24"/>
                <w:shd w:val="clear" w:color="auto" w:fill="FFFFFF"/>
              </w:rPr>
              <w:t>бова Поляна</w:t>
            </w:r>
            <w:r w:rsidRPr="00D75D50">
              <w:rPr>
                <w:sz w:val="24"/>
                <w:szCs w:val="24"/>
                <w:shd w:val="clear" w:color="auto" w:fill="FFFFFF"/>
              </w:rPr>
              <w:t xml:space="preserve"> с кадаст</w:t>
            </w:r>
            <w:r>
              <w:rPr>
                <w:sz w:val="24"/>
                <w:szCs w:val="24"/>
                <w:shd w:val="clear" w:color="auto" w:fill="FFFFFF"/>
              </w:rPr>
              <w:t>ровым номером 13:08:0102001:8413</w:t>
            </w:r>
            <w:r w:rsidRPr="00D75D50">
              <w:rPr>
                <w:sz w:val="24"/>
                <w:szCs w:val="24"/>
                <w:shd w:val="clear" w:color="auto" w:fill="FFFFFF"/>
              </w:rPr>
              <w:t>, с разрешенным использовани</w:t>
            </w:r>
            <w:r>
              <w:rPr>
                <w:sz w:val="24"/>
                <w:szCs w:val="24"/>
                <w:shd w:val="clear" w:color="auto" w:fill="FFFFFF"/>
              </w:rPr>
              <w:t>ем: для индивидуального огородничества</w:t>
            </w:r>
            <w:r w:rsidRPr="00D75D50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C3C3E" w:rsidRPr="00BA2BC7" w:rsidTr="006146B2">
        <w:trPr>
          <w:trHeight w:val="257"/>
        </w:trPr>
        <w:tc>
          <w:tcPr>
            <w:tcW w:w="9923" w:type="dxa"/>
            <w:gridSpan w:val="2"/>
          </w:tcPr>
          <w:p w:rsidR="00BC3C3E" w:rsidRPr="00BA2BC7" w:rsidRDefault="00BC3C3E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BC3C3E" w:rsidRPr="00BA2BC7" w:rsidRDefault="00BC3C3E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BC3C3E" w:rsidRDefault="00BC3C3E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74149,56 (Семьдесят четыре тысячи сто сорок девять) рублей 56 коп.</w:t>
            </w:r>
          </w:p>
          <w:p w:rsidR="00BC3C3E" w:rsidRDefault="00BC3C3E" w:rsidP="00453E8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2: 4905,00 (Четыре тысячи девятьсот пять) рублей 00 коп.</w:t>
            </w:r>
          </w:p>
          <w:p w:rsidR="00BC3C3E" w:rsidRDefault="00BC3C3E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5041,71 (Пять тысяч сорок один) рубль 71 коп.</w:t>
            </w:r>
          </w:p>
          <w:p w:rsidR="00BC3C3E" w:rsidRDefault="00BC3C3E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№4:  11885,4(Одиннадцать тысяч восемьсот восемьдесят пять) рублей 40 коп.</w:t>
            </w:r>
          </w:p>
          <w:p w:rsidR="00BC3C3E" w:rsidRPr="00BA2BC7" w:rsidRDefault="00BC3C3E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№5:  2875,5(Две тысячи восемьсот семьдесят пять) рублей 50 коп.</w:t>
            </w:r>
          </w:p>
        </w:tc>
      </w:tr>
      <w:tr w:rsidR="00BC3C3E" w:rsidRPr="00BA2BC7" w:rsidTr="006146B2">
        <w:trPr>
          <w:trHeight w:val="257"/>
        </w:trPr>
        <w:tc>
          <w:tcPr>
            <w:tcW w:w="9923" w:type="dxa"/>
            <w:gridSpan w:val="2"/>
          </w:tcPr>
          <w:p w:rsidR="00BC3C3E" w:rsidRPr="00BA2BC7" w:rsidRDefault="00BC3C3E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BC3C3E" w:rsidRPr="00BA2BC7" w:rsidRDefault="00BC3C3E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Условия выдачи аукционной  документации: по адресу организатора аукциона, с 8-00 (время московское</w:t>
            </w:r>
            <w:r w:rsidRPr="009E037E">
              <w:rPr>
                <w:sz w:val="24"/>
                <w:szCs w:val="24"/>
              </w:rPr>
              <w:t>) 08.04.2019г. до 17-00 (время московское) 08.05.2019г. (кабинет бухгалтерии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BC3C3E" w:rsidRPr="00BA2BC7" w:rsidTr="006146B2">
        <w:trPr>
          <w:trHeight w:val="257"/>
        </w:trPr>
        <w:tc>
          <w:tcPr>
            <w:tcW w:w="9923" w:type="dxa"/>
            <w:gridSpan w:val="2"/>
          </w:tcPr>
          <w:p w:rsidR="00BC3C3E" w:rsidRPr="00BA2BC7" w:rsidRDefault="00BC3C3E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08.04.2019г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BC3C3E" w:rsidRPr="00BA2BC7" w:rsidRDefault="00BC3C3E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08.05.2019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BC3C3E" w:rsidRPr="00BA2BC7" w:rsidTr="006146B2">
        <w:trPr>
          <w:trHeight w:val="257"/>
        </w:trPr>
        <w:tc>
          <w:tcPr>
            <w:tcW w:w="9923" w:type="dxa"/>
            <w:gridSpan w:val="2"/>
          </w:tcPr>
          <w:p w:rsidR="00BC3C3E" w:rsidRPr="00BA2BC7" w:rsidRDefault="00BC3C3E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13.05.2019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BC3C3E" w:rsidRPr="00BA2BC7" w:rsidRDefault="00BC3C3E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20.05.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BC3C3E" w:rsidRPr="00BA2BC7" w:rsidTr="006146B2">
        <w:trPr>
          <w:trHeight w:val="257"/>
        </w:trPr>
        <w:tc>
          <w:tcPr>
            <w:tcW w:w="9923" w:type="dxa"/>
            <w:gridSpan w:val="2"/>
          </w:tcPr>
          <w:p w:rsidR="00BC3C3E" w:rsidRPr="00BA2BC7" w:rsidRDefault="00BC3C3E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BC3C3E" w:rsidRPr="00BA2BC7" w:rsidRDefault="00BC3C3E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BC3C3E" w:rsidRPr="00BA2BC7" w:rsidRDefault="00BC3C3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BC3C3E" w:rsidRPr="00BA2BC7" w:rsidRDefault="00BC3C3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BC3C3E" w:rsidRPr="00BA2BC7" w:rsidRDefault="00BC3C3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BC3C3E" w:rsidRPr="00BA2BC7" w:rsidRDefault="00BC3C3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C3C3E" w:rsidRPr="00BA2BC7" w:rsidRDefault="00BC3C3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BC3C3E" w:rsidRPr="00BA2BC7" w:rsidRDefault="00BC3C3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BC3C3E" w:rsidRPr="00BA2BC7" w:rsidRDefault="00BC3C3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BC3C3E" w:rsidRPr="00BA2BC7" w:rsidRDefault="00BC3C3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BC3C3E" w:rsidRPr="00BA2BC7" w:rsidRDefault="00BC3C3E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BC3C3E" w:rsidRPr="00997281" w:rsidRDefault="00BC3C3E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BC3C3E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2418F"/>
    <w:rsid w:val="000309F4"/>
    <w:rsid w:val="000467DF"/>
    <w:rsid w:val="000526AE"/>
    <w:rsid w:val="00060577"/>
    <w:rsid w:val="00062973"/>
    <w:rsid w:val="0006367D"/>
    <w:rsid w:val="00075A13"/>
    <w:rsid w:val="0009096D"/>
    <w:rsid w:val="000A2E29"/>
    <w:rsid w:val="000A56CB"/>
    <w:rsid w:val="000A6412"/>
    <w:rsid w:val="000B6B55"/>
    <w:rsid w:val="000D51FD"/>
    <w:rsid w:val="000E21C6"/>
    <w:rsid w:val="000E29D1"/>
    <w:rsid w:val="000F1E50"/>
    <w:rsid w:val="00102DD2"/>
    <w:rsid w:val="0011244B"/>
    <w:rsid w:val="0011787E"/>
    <w:rsid w:val="00122F37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A35F6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B7D68"/>
    <w:rsid w:val="002C6220"/>
    <w:rsid w:val="002D4FFA"/>
    <w:rsid w:val="002D5194"/>
    <w:rsid w:val="002D5557"/>
    <w:rsid w:val="002D7C0F"/>
    <w:rsid w:val="002E4581"/>
    <w:rsid w:val="002E6C58"/>
    <w:rsid w:val="002F287A"/>
    <w:rsid w:val="00303203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76CCB"/>
    <w:rsid w:val="003816FD"/>
    <w:rsid w:val="00381773"/>
    <w:rsid w:val="00394505"/>
    <w:rsid w:val="003A2537"/>
    <w:rsid w:val="003C296A"/>
    <w:rsid w:val="003D0D82"/>
    <w:rsid w:val="003E780A"/>
    <w:rsid w:val="003F7895"/>
    <w:rsid w:val="00401438"/>
    <w:rsid w:val="004037B5"/>
    <w:rsid w:val="00403D0D"/>
    <w:rsid w:val="00417727"/>
    <w:rsid w:val="0043148F"/>
    <w:rsid w:val="00453E87"/>
    <w:rsid w:val="004844F6"/>
    <w:rsid w:val="004B7DD9"/>
    <w:rsid w:val="004C1E92"/>
    <w:rsid w:val="004C5623"/>
    <w:rsid w:val="004E1CC3"/>
    <w:rsid w:val="004F4A35"/>
    <w:rsid w:val="004F6676"/>
    <w:rsid w:val="004F7791"/>
    <w:rsid w:val="005005E2"/>
    <w:rsid w:val="005066FE"/>
    <w:rsid w:val="00507342"/>
    <w:rsid w:val="00512FD0"/>
    <w:rsid w:val="00516F4B"/>
    <w:rsid w:val="00526987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C24B6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14E87"/>
    <w:rsid w:val="006434C9"/>
    <w:rsid w:val="006445CD"/>
    <w:rsid w:val="0065461A"/>
    <w:rsid w:val="00687809"/>
    <w:rsid w:val="00694D36"/>
    <w:rsid w:val="006957C3"/>
    <w:rsid w:val="006A1724"/>
    <w:rsid w:val="006A1AC8"/>
    <w:rsid w:val="006B3D02"/>
    <w:rsid w:val="006C22F4"/>
    <w:rsid w:val="006D1375"/>
    <w:rsid w:val="006D3301"/>
    <w:rsid w:val="006F0A76"/>
    <w:rsid w:val="0070355A"/>
    <w:rsid w:val="00715024"/>
    <w:rsid w:val="00724E4C"/>
    <w:rsid w:val="0072795A"/>
    <w:rsid w:val="00744B9E"/>
    <w:rsid w:val="00753EFD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0D4B"/>
    <w:rsid w:val="00825FE8"/>
    <w:rsid w:val="008260A2"/>
    <w:rsid w:val="00834CA4"/>
    <w:rsid w:val="00840ADF"/>
    <w:rsid w:val="00846AA0"/>
    <w:rsid w:val="00851906"/>
    <w:rsid w:val="00862243"/>
    <w:rsid w:val="0087163A"/>
    <w:rsid w:val="008864F2"/>
    <w:rsid w:val="008872C4"/>
    <w:rsid w:val="008A1AAC"/>
    <w:rsid w:val="008A60A7"/>
    <w:rsid w:val="008B27B8"/>
    <w:rsid w:val="008C6500"/>
    <w:rsid w:val="008D44AE"/>
    <w:rsid w:val="008D58D3"/>
    <w:rsid w:val="008D6749"/>
    <w:rsid w:val="008E63D5"/>
    <w:rsid w:val="008F3DD5"/>
    <w:rsid w:val="008F6DC4"/>
    <w:rsid w:val="00910FE9"/>
    <w:rsid w:val="00911FF3"/>
    <w:rsid w:val="0091349A"/>
    <w:rsid w:val="00915EA6"/>
    <w:rsid w:val="00922935"/>
    <w:rsid w:val="00922CA2"/>
    <w:rsid w:val="00930002"/>
    <w:rsid w:val="00942784"/>
    <w:rsid w:val="00946EF2"/>
    <w:rsid w:val="00946F72"/>
    <w:rsid w:val="009528F5"/>
    <w:rsid w:val="00963680"/>
    <w:rsid w:val="00963C53"/>
    <w:rsid w:val="00964520"/>
    <w:rsid w:val="00972AAF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E037E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648A2"/>
    <w:rsid w:val="00A7488F"/>
    <w:rsid w:val="00A74EC8"/>
    <w:rsid w:val="00A76E6E"/>
    <w:rsid w:val="00A7757B"/>
    <w:rsid w:val="00A77CB1"/>
    <w:rsid w:val="00A81BC8"/>
    <w:rsid w:val="00A916C7"/>
    <w:rsid w:val="00AA716B"/>
    <w:rsid w:val="00AB7609"/>
    <w:rsid w:val="00AC7B38"/>
    <w:rsid w:val="00AD3FC0"/>
    <w:rsid w:val="00AE3745"/>
    <w:rsid w:val="00AF378F"/>
    <w:rsid w:val="00AF45F0"/>
    <w:rsid w:val="00B0105D"/>
    <w:rsid w:val="00B0283E"/>
    <w:rsid w:val="00B24258"/>
    <w:rsid w:val="00B2770A"/>
    <w:rsid w:val="00B601BB"/>
    <w:rsid w:val="00B60525"/>
    <w:rsid w:val="00B70349"/>
    <w:rsid w:val="00B70C75"/>
    <w:rsid w:val="00B846E8"/>
    <w:rsid w:val="00B9289F"/>
    <w:rsid w:val="00B9445E"/>
    <w:rsid w:val="00BA2BC7"/>
    <w:rsid w:val="00BA3E80"/>
    <w:rsid w:val="00BA6DDD"/>
    <w:rsid w:val="00BB7E16"/>
    <w:rsid w:val="00BC3C3E"/>
    <w:rsid w:val="00BC63E5"/>
    <w:rsid w:val="00BD6CA7"/>
    <w:rsid w:val="00BE0FFC"/>
    <w:rsid w:val="00BE1B81"/>
    <w:rsid w:val="00BF60A6"/>
    <w:rsid w:val="00C00E0A"/>
    <w:rsid w:val="00C059D3"/>
    <w:rsid w:val="00C108A0"/>
    <w:rsid w:val="00C1433C"/>
    <w:rsid w:val="00C33422"/>
    <w:rsid w:val="00C47CB6"/>
    <w:rsid w:val="00C6400E"/>
    <w:rsid w:val="00C660E4"/>
    <w:rsid w:val="00C66430"/>
    <w:rsid w:val="00C74165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60712"/>
    <w:rsid w:val="00D75D50"/>
    <w:rsid w:val="00D849FA"/>
    <w:rsid w:val="00DA101B"/>
    <w:rsid w:val="00DC6074"/>
    <w:rsid w:val="00DE4497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36835"/>
    <w:rsid w:val="00F37541"/>
    <w:rsid w:val="00F44424"/>
    <w:rsid w:val="00F45A98"/>
    <w:rsid w:val="00F46042"/>
    <w:rsid w:val="00F5146D"/>
    <w:rsid w:val="00F65DC9"/>
    <w:rsid w:val="00F7060B"/>
    <w:rsid w:val="00F73B5F"/>
    <w:rsid w:val="00F82259"/>
    <w:rsid w:val="00F83975"/>
    <w:rsid w:val="00F93B43"/>
    <w:rsid w:val="00FA1B77"/>
    <w:rsid w:val="00FA4697"/>
    <w:rsid w:val="00FB6534"/>
    <w:rsid w:val="00FC132E"/>
    <w:rsid w:val="00FC6207"/>
    <w:rsid w:val="00FC7E14"/>
    <w:rsid w:val="00FD2600"/>
    <w:rsid w:val="00FE001A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661</TotalTime>
  <Pages>2</Pages>
  <Words>1057</Words>
  <Characters>6025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13</cp:revision>
  <cp:lastPrinted>2018-03-28T12:01:00Z</cp:lastPrinted>
  <dcterms:created xsi:type="dcterms:W3CDTF">2018-02-09T12:19:00Z</dcterms:created>
  <dcterms:modified xsi:type="dcterms:W3CDTF">2019-04-02T13:51:00Z</dcterms:modified>
</cp:coreProperties>
</file>